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704" w:rsidRPr="00BA0AE6" w:rsidRDefault="00E35704" w:rsidP="00E3570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A0AE6">
        <w:rPr>
          <w:bCs/>
          <w:noProof w:val="0"/>
          <w:sz w:val="24"/>
          <w:szCs w:val="24"/>
        </w:rPr>
        <w:t>3GPP TSG RAN Meeting #8</w:t>
      </w:r>
      <w:r>
        <w:rPr>
          <w:bCs/>
          <w:noProof w:val="0"/>
          <w:sz w:val="24"/>
          <w:szCs w:val="24"/>
        </w:rPr>
        <w:t>3</w:t>
      </w:r>
      <w:r w:rsidRPr="00BA0AE6">
        <w:rPr>
          <w:rFonts w:hint="eastAsia"/>
          <w:bCs/>
          <w:noProof w:val="0"/>
          <w:sz w:val="24"/>
          <w:szCs w:val="24"/>
        </w:rPr>
        <w:tab/>
      </w:r>
      <w:r w:rsidRPr="00E35704">
        <w:rPr>
          <w:bCs/>
          <w:noProof w:val="0"/>
          <w:sz w:val="24"/>
          <w:szCs w:val="24"/>
        </w:rPr>
        <w:t>RP-190</w:t>
      </w:r>
      <w:r w:rsidR="00EF6535">
        <w:rPr>
          <w:bCs/>
          <w:noProof w:val="0"/>
          <w:sz w:val="24"/>
          <w:szCs w:val="24"/>
        </w:rPr>
        <w:t>7</w:t>
      </w:r>
      <w:r w:rsidR="00C72C58">
        <w:rPr>
          <w:bCs/>
          <w:noProof w:val="0"/>
          <w:sz w:val="24"/>
          <w:szCs w:val="24"/>
        </w:rPr>
        <w:t>61</w:t>
      </w:r>
    </w:p>
    <w:p w:rsidR="00E35704" w:rsidRPr="00F24DF0" w:rsidRDefault="00E35704" w:rsidP="00E3570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24DF0">
        <w:rPr>
          <w:bCs/>
          <w:noProof w:val="0"/>
          <w:sz w:val="24"/>
          <w:szCs w:val="24"/>
        </w:rPr>
        <w:t>Shenzhen, China, March 18-21, 2019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D23B4" w:rsidRPr="008D23B4">
        <w:rPr>
          <w:rFonts w:ascii="Arial" w:eastAsia="Batang" w:hAnsi="Arial"/>
          <w:b/>
          <w:lang w:val="en-US" w:eastAsia="zh-CN"/>
        </w:rPr>
        <w:t>Nokia, Nokia Shanghai Bell</w:t>
      </w:r>
    </w:p>
    <w:p w:rsidR="0028798B" w:rsidRPr="008D23B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8D23B4">
        <w:rPr>
          <w:rFonts w:ascii="Arial" w:eastAsia="Batang" w:hAnsi="Arial"/>
          <w:b/>
          <w:lang w:val="en-US" w:eastAsia="zh-CN"/>
        </w:rPr>
        <w:t>Title:</w:t>
      </w:r>
      <w:r w:rsidRPr="008D23B4">
        <w:rPr>
          <w:rFonts w:ascii="Arial" w:eastAsia="Batang" w:hAnsi="Arial"/>
          <w:b/>
          <w:lang w:val="en-US" w:eastAsia="zh-CN"/>
        </w:rPr>
        <w:tab/>
      </w:r>
      <w:r w:rsidR="008D23B4" w:rsidRPr="008D23B4">
        <w:rPr>
          <w:rFonts w:ascii="Arial" w:eastAsia="Batang" w:hAnsi="Arial"/>
          <w:b/>
          <w:lang w:val="en-US" w:eastAsia="zh-CN"/>
        </w:rPr>
        <w:t xml:space="preserve">NR </w:t>
      </w:r>
      <w:r w:rsidR="00EF6535">
        <w:rPr>
          <w:rFonts w:ascii="Arial" w:eastAsia="Batang" w:hAnsi="Arial"/>
          <w:b/>
          <w:lang w:val="en-US" w:eastAsia="zh-CN"/>
        </w:rPr>
        <w:t>RF requirements for FR2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E35704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35704">
        <w:rPr>
          <w:rFonts w:ascii="Arial" w:eastAsia="Batang" w:hAnsi="Arial"/>
          <w:b/>
          <w:lang w:eastAsia="zh-CN"/>
        </w:rPr>
        <w:t>9.1.4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bookmarkStart w:id="0" w:name="_GoBack"/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bookmarkEnd w:id="0"/>
    <w:p w:rsidR="003F268E" w:rsidRPr="008D23B4" w:rsidRDefault="008A76FD" w:rsidP="00BA3A53">
      <w:pPr>
        <w:pStyle w:val="Heading1"/>
        <w:rPr>
          <w:lang w:val="en-US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 xml:space="preserve">New WID on </w:t>
      </w:r>
      <w:r w:rsidR="008D23B4">
        <w:t xml:space="preserve">NR </w:t>
      </w:r>
      <w:r w:rsidR="00204831">
        <w:t xml:space="preserve">RF </w:t>
      </w:r>
      <w:r w:rsidR="008D23B4">
        <w:t>Requirement Enhancements</w:t>
      </w:r>
      <w:r w:rsidR="00204831">
        <w:t xml:space="preserve"> for FR2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EF6535">
        <w:t>RF_FR2_</w:t>
      </w:r>
      <w:r w:rsidR="008D23B4">
        <w:t>Req_Enh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:rsidTr="006B4280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:rsidTr="001759A7">
        <w:tc>
          <w:tcPr>
            <w:tcW w:w="675" w:type="dxa"/>
          </w:tcPr>
          <w:p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:rsidTr="006B4280">
        <w:tc>
          <w:tcPr>
            <w:tcW w:w="9606" w:type="dxa"/>
            <w:gridSpan w:val="3"/>
            <w:shd w:val="clear" w:color="auto" w:fill="E0E0E0"/>
          </w:tcPr>
          <w:p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t xml:space="preserve">Parent and child Work Items 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EF6535" w:rsidRPr="00EF6535" w:rsidRDefault="00EF6535" w:rsidP="00EF6535">
            <w:pPr>
              <w:tabs>
                <w:tab w:val="left" w:pos="2127"/>
              </w:tabs>
              <w:overflowPunct/>
              <w:autoSpaceDE/>
              <w:autoSpaceDN/>
              <w:adjustRightInd/>
              <w:spacing w:after="0"/>
              <w:ind w:left="2126" w:hanging="2126"/>
              <w:jc w:val="both"/>
              <w:textAlignment w:val="auto"/>
              <w:outlineLvl w:val="0"/>
            </w:pPr>
            <w:r w:rsidRPr="00EF6535">
              <w:t>NR RF requirements for FR2</w:t>
            </w:r>
          </w:p>
          <w:p w:rsidR="004876B9" w:rsidRPr="00EF6535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:rsidTr="006B4280">
        <w:tc>
          <w:tcPr>
            <w:tcW w:w="9606" w:type="dxa"/>
            <w:gridSpan w:val="3"/>
            <w:shd w:val="clear" w:color="auto" w:fill="E0E0E0"/>
          </w:tcPr>
          <w:p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8D23B4" w:rsidRDefault="008D23B4" w:rsidP="008D23B4">
      <w:r>
        <w:rPr>
          <w:lang w:eastAsia="ja-JP"/>
        </w:rPr>
        <w:t xml:space="preserve">RAN4 </w:t>
      </w:r>
      <w:r>
        <w:t xml:space="preserve">decided to postpone number of requirements for the basic Rel-15 NR features to Rel-16. For ensuring that all these basic NR features and functionalities perform as intended, it is important to develop the UE </w:t>
      </w:r>
      <w:r w:rsidR="0027594A">
        <w:t xml:space="preserve">RF </w:t>
      </w:r>
      <w:r>
        <w:t>requirements</w:t>
      </w:r>
      <w:r w:rsidR="0027594A">
        <w:t xml:space="preserve"> for FR2</w:t>
      </w:r>
      <w:r>
        <w:t>.</w:t>
      </w:r>
    </w:p>
    <w:p w:rsidR="008D23B4" w:rsidRPr="00ED67DA" w:rsidRDefault="008D23B4" w:rsidP="00D37200">
      <w:pPr>
        <w:rPr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5B6A65" w:rsidRDefault="00EE7F8B" w:rsidP="00EE7F8B">
      <w:pPr>
        <w:spacing w:after="0"/>
        <w:rPr>
          <w:bCs/>
          <w:lang w:eastAsia="ja-JP"/>
        </w:rPr>
      </w:pPr>
      <w:r>
        <w:rPr>
          <w:rFonts w:hint="eastAsia"/>
          <w:bCs/>
          <w:lang w:eastAsia="ja-JP"/>
        </w:rPr>
        <w:t>The purpose of this work item is to</w:t>
      </w:r>
      <w:r w:rsidR="008D23B4">
        <w:rPr>
          <w:bCs/>
          <w:lang w:eastAsia="ja-JP"/>
        </w:rPr>
        <w:t xml:space="preserve"> specify the following</w:t>
      </w:r>
      <w:r w:rsidR="005B6A65">
        <w:rPr>
          <w:bCs/>
          <w:lang w:eastAsia="ja-JP"/>
        </w:rPr>
        <w:t xml:space="preserve"> FR2</w:t>
      </w:r>
      <w:r w:rsidR="008D23B4">
        <w:rPr>
          <w:bCs/>
          <w:lang w:eastAsia="ja-JP"/>
        </w:rPr>
        <w:t xml:space="preserve"> </w:t>
      </w:r>
      <w:r w:rsidR="005B6A65">
        <w:rPr>
          <w:bCs/>
          <w:lang w:eastAsia="ja-JP"/>
        </w:rPr>
        <w:t xml:space="preserve">UE </w:t>
      </w:r>
      <w:r w:rsidR="008D23B4">
        <w:rPr>
          <w:bCs/>
          <w:lang w:eastAsia="ja-JP"/>
        </w:rPr>
        <w:t>requirements: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Enhancements</w:t>
      </w:r>
      <w:r w:rsidR="005B6A65">
        <w:rPr>
          <w:bCs/>
          <w:lang w:val="en-US"/>
        </w:rPr>
        <w:t xml:space="preserve"> </w:t>
      </w:r>
      <w:r w:rsidRPr="006804B0">
        <w:rPr>
          <w:bCs/>
          <w:lang w:val="en-US"/>
        </w:rPr>
        <w:t xml:space="preserve">methods for </w:t>
      </w:r>
      <w:r w:rsidRPr="006804B0">
        <w:rPr>
          <w:bCs/>
        </w:rPr>
        <w:t>avoiding radio link failures and connection releases due to significant and unpredictable UE P-MPRs due to the FR2 UE RF exposure compliance reasons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This work is started after RAN#84 when the Rel-15 requirements are completed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</w:rPr>
        <w:t>FR2 UE Beam Correspondence requirements to ensure that UE performs beam correspondence based on DL reference signal (SSB or CSI-RS) configured by the network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This work is started after RAN#84 when the Rel-15 Beam Correspondence requirements are completed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UE capability for supporting SSB based on BC and/or CSI-RS based on BC will be further discussed in WI phase.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These requirements are only valid from Rel-16 onwards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FR2 UE requirements for contiguous intra-band DL CA for aggregated bandwidth larger than 1400 MHz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 xml:space="preserve">FR2 UE requirements for non-contiguous intra-DL CA for aggregated bandwidth larger than 1400 MHz </w:t>
      </w:r>
      <w:r w:rsidRPr="006804B0">
        <w:rPr>
          <w:bCs/>
        </w:rPr>
        <w:t>FR2 UE requirements for contiguous UL CA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 xml:space="preserve">FR2 UE requirements for non-contiguous intra-band UL CA  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 xml:space="preserve">Phase 1: Study if both simultaneous UE transmission on aggregated UL carriers </w:t>
      </w:r>
      <w:proofErr w:type="gramStart"/>
      <w:r w:rsidRPr="006804B0">
        <w:rPr>
          <w:bCs/>
          <w:lang w:val="en-US"/>
        </w:rPr>
        <w:t>and  non</w:t>
      </w:r>
      <w:proofErr w:type="gramEnd"/>
      <w:r w:rsidRPr="006804B0">
        <w:rPr>
          <w:bCs/>
          <w:lang w:val="en-US"/>
        </w:rPr>
        <w:t>-simultaneous transmission on aggregated UL carriers with UE switching between two non-contiguous carriers could and should be specified. Study potential impacts of non-simultaneous transmission on RAN1 and/or RAN2 specifications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Phase 2: Define FR2 UE requirements for non-contiguous intra-band UL CA based on the outcome of the Phase 1 study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</w:rPr>
        <w:t>FR2 UE requirements for inter-band DL CA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</w:rPr>
        <w:t>FR2 UE requirements for inter-band UL CA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 xml:space="preserve">Phase 1: Study if both simultaneous UE transmission on aggregated UL carriers </w:t>
      </w:r>
      <w:proofErr w:type="gramStart"/>
      <w:r w:rsidRPr="006804B0">
        <w:rPr>
          <w:bCs/>
          <w:lang w:val="en-US"/>
        </w:rPr>
        <w:t>and  non</w:t>
      </w:r>
      <w:proofErr w:type="gramEnd"/>
      <w:r w:rsidRPr="006804B0">
        <w:rPr>
          <w:bCs/>
          <w:lang w:val="en-US"/>
        </w:rPr>
        <w:t>-simultaneous transmission on aggregated UL carriers with UE switching between two carriers could and should be specified. Study potential impacts of non-simultaneous transmission on RAN1 and/or RAN2 specifications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Phase 2: Define FR2 UE requirements for inter-band UL CA based on the outcome of the Phase 1 study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</w:rPr>
        <w:t>Enhance FR2 UE MPR requirements by balancing with in-band emission requirements</w:t>
      </w:r>
    </w:p>
    <w:p w:rsidR="005B6A65" w:rsidRPr="005B6A65" w:rsidRDefault="005B6A65" w:rsidP="00E33F39">
      <w:pPr>
        <w:spacing w:after="0"/>
        <w:ind w:left="420"/>
        <w:rPr>
          <w:bCs/>
          <w:lang w:val="en-US"/>
        </w:rPr>
      </w:pPr>
    </w:p>
    <w:p w:rsidR="00B1422B" w:rsidRPr="006804B0" w:rsidRDefault="005B6A65" w:rsidP="005B6A65">
      <w:pPr>
        <w:spacing w:after="0"/>
        <w:rPr>
          <w:bCs/>
          <w:lang w:val="en-US"/>
        </w:rPr>
      </w:pPr>
      <w:r>
        <w:rPr>
          <w:bCs/>
          <w:lang w:val="en-US"/>
        </w:rPr>
        <w:t>This work item will also s</w:t>
      </w:r>
      <w:proofErr w:type="spellStart"/>
      <w:r w:rsidR="00771610" w:rsidRPr="006804B0">
        <w:rPr>
          <w:bCs/>
        </w:rPr>
        <w:t>tudy</w:t>
      </w:r>
      <w:proofErr w:type="spellEnd"/>
      <w:r w:rsidR="00771610" w:rsidRPr="006804B0">
        <w:rPr>
          <w:bCs/>
        </w:rPr>
        <w:t xml:space="preserve"> if FR2 UE spherical coverage requirements for PC3 for &gt;20%-tile can be defined</w:t>
      </w:r>
      <w:r>
        <w:rPr>
          <w:bCs/>
        </w:rPr>
        <w:t>.</w:t>
      </w:r>
    </w:p>
    <w:p w:rsidR="006804B0" w:rsidRPr="008D23B4" w:rsidRDefault="006804B0" w:rsidP="00E33F39">
      <w:pPr>
        <w:spacing w:after="0"/>
        <w:ind w:left="420"/>
        <w:rPr>
          <w:bCs/>
        </w:rPr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EE7F8B" w:rsidRDefault="00572F9A" w:rsidP="006F14E2">
      <w:pPr>
        <w:ind w:leftChars="100" w:left="200" w:rightChars="-49" w:right="-98"/>
      </w:pPr>
      <w:r>
        <w:rPr>
          <w:bCs/>
        </w:rPr>
        <w:t>Define relevant performance requirements for items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:rsidTr="00072A56">
        <w:tc>
          <w:tcPr>
            <w:tcW w:w="1617" w:type="dxa"/>
          </w:tcPr>
          <w:p w:rsidR="00703FD4" w:rsidRPr="00A00DCB" w:rsidRDefault="00703FD4" w:rsidP="006F14E2">
            <w:pPr>
              <w:spacing w:after="0"/>
            </w:pPr>
          </w:p>
        </w:tc>
        <w:tc>
          <w:tcPr>
            <w:tcW w:w="1134" w:type="dxa"/>
          </w:tcPr>
          <w:p w:rsidR="00703FD4" w:rsidRPr="00A00DCB" w:rsidRDefault="00703FD4" w:rsidP="00703FD4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703FD4" w:rsidRPr="00A00DCB" w:rsidRDefault="00703FD4" w:rsidP="006F14E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:rsidR="00703FD4" w:rsidRPr="00A00DCB" w:rsidRDefault="00703FD4" w:rsidP="00703FD4">
            <w:pPr>
              <w:spacing w:after="0"/>
            </w:pPr>
          </w:p>
        </w:tc>
        <w:tc>
          <w:tcPr>
            <w:tcW w:w="2186" w:type="dxa"/>
          </w:tcPr>
          <w:p w:rsidR="00703FD4" w:rsidRPr="00A00DCB" w:rsidRDefault="00703FD4" w:rsidP="00703FD4">
            <w:pPr>
              <w:spacing w:after="0"/>
              <w:rPr>
                <w:i/>
              </w:rPr>
            </w:pPr>
          </w:p>
        </w:tc>
      </w:tr>
    </w:tbl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38.101-2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</w:rPr>
              <w:t>NR; User Equipment (UE) radio transmission and reception; 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703FD4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 xml:space="preserve">Core </w:t>
            </w:r>
            <w:r>
              <w:rPr>
                <w:sz w:val="16"/>
                <w:szCs w:val="16"/>
                <w:lang w:eastAsia="ja-JP"/>
              </w:rPr>
              <w:t>UE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:rsidR="002C2D4A" w:rsidRDefault="002C2D4A" w:rsidP="002C2D4A">
      <w:pPr>
        <w:pStyle w:val="NO"/>
      </w:pPr>
    </w:p>
    <w:p w:rsidR="008A76FD" w:rsidRPr="00EF6535" w:rsidRDefault="00174617" w:rsidP="00944B28">
      <w:pPr>
        <w:pStyle w:val="Heading2"/>
        <w:spacing w:before="0" w:after="0"/>
        <w:rPr>
          <w:lang w:val="fi-FI"/>
        </w:rPr>
      </w:pPr>
      <w:r w:rsidRPr="00EF6535">
        <w:rPr>
          <w:lang w:val="fi-FI"/>
        </w:rPr>
        <w:t>6</w:t>
      </w:r>
      <w:r w:rsidR="008A76FD" w:rsidRPr="00EF6535">
        <w:rPr>
          <w:lang w:val="fi-FI"/>
        </w:rPr>
        <w:tab/>
      </w:r>
      <w:proofErr w:type="spellStart"/>
      <w:r w:rsidR="008A76FD" w:rsidRPr="00EF6535">
        <w:rPr>
          <w:lang w:val="fi-FI"/>
        </w:rPr>
        <w:t>Work</w:t>
      </w:r>
      <w:proofErr w:type="spellEnd"/>
      <w:r w:rsidR="008A76FD" w:rsidRPr="00EF6535">
        <w:rPr>
          <w:lang w:val="fi-FI"/>
        </w:rPr>
        <w:t xml:space="preserve"> </w:t>
      </w:r>
      <w:proofErr w:type="spellStart"/>
      <w:r w:rsidR="008A76FD" w:rsidRPr="00EF6535">
        <w:rPr>
          <w:lang w:val="fi-FI"/>
        </w:rPr>
        <w:t>item</w:t>
      </w:r>
      <w:proofErr w:type="spellEnd"/>
      <w:r w:rsidR="008A76FD" w:rsidRPr="00EF6535">
        <w:rPr>
          <w:lang w:val="fi-FI"/>
        </w:rPr>
        <w:t xml:space="preserve"> </w:t>
      </w:r>
      <w:proofErr w:type="spellStart"/>
      <w:r w:rsidRPr="00EF6535">
        <w:rPr>
          <w:lang w:val="fi-FI"/>
        </w:rPr>
        <w:t>R</w:t>
      </w:r>
      <w:r w:rsidR="008A76FD" w:rsidRPr="00EF6535">
        <w:rPr>
          <w:lang w:val="fi-FI"/>
        </w:rPr>
        <w:t>apporteur</w:t>
      </w:r>
      <w:proofErr w:type="spellEnd"/>
      <w:r w:rsidR="005D44BE" w:rsidRPr="00EF6535">
        <w:rPr>
          <w:lang w:val="fi-FI"/>
        </w:rPr>
        <w:t>(</w:t>
      </w:r>
      <w:r w:rsidR="008A76FD" w:rsidRPr="00EF6535">
        <w:rPr>
          <w:lang w:val="fi-FI"/>
        </w:rPr>
        <w:t>s</w:t>
      </w:r>
      <w:r w:rsidR="005D44BE" w:rsidRPr="00EF6535">
        <w:rPr>
          <w:lang w:val="fi-FI"/>
        </w:rPr>
        <w:t>)</w:t>
      </w:r>
    </w:p>
    <w:p w:rsidR="002C2D4A" w:rsidRPr="00EF6535" w:rsidRDefault="00E35704" w:rsidP="002C2D4A">
      <w:pPr>
        <w:spacing w:after="0"/>
        <w:rPr>
          <w:lang w:val="fi-FI"/>
        </w:rPr>
      </w:pPr>
      <w:r w:rsidRPr="00EF6535">
        <w:rPr>
          <w:lang w:val="fi-FI"/>
        </w:rPr>
        <w:t>Nokia</w:t>
      </w:r>
    </w:p>
    <w:p w:rsidR="00E35704" w:rsidRPr="00E35704" w:rsidRDefault="00E35704" w:rsidP="002C2D4A">
      <w:pPr>
        <w:spacing w:after="0"/>
        <w:rPr>
          <w:lang w:val="fi-FI"/>
        </w:rPr>
      </w:pPr>
      <w:r w:rsidRPr="00E35704">
        <w:rPr>
          <w:lang w:val="fi-FI"/>
        </w:rPr>
        <w:t>Petri Vasenkari (petri.vasenkari@n</w:t>
      </w:r>
      <w:r>
        <w:rPr>
          <w:lang w:val="fi-FI"/>
        </w:rPr>
        <w:t>okia.com)</w:t>
      </w:r>
    </w:p>
    <w:p w:rsidR="00B85C29" w:rsidRPr="00E35704" w:rsidRDefault="00B85C29" w:rsidP="002C2D4A">
      <w:pPr>
        <w:spacing w:after="0"/>
        <w:rPr>
          <w:lang w:val="fi-FI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37D25" w:rsidRDefault="00337D25" w:rsidP="00174617">
      <w:r w:rsidRPr="00337D25">
        <w:t>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:rsidR="002C2D4A" w:rsidRPr="00512CB2" w:rsidRDefault="002C2D4A" w:rsidP="002C2D4A">
      <w:pPr>
        <w:spacing w:after="0"/>
        <w:rPr>
          <w:sz w:val="10"/>
          <w:szCs w:val="10"/>
        </w:rPr>
      </w:pPr>
    </w:p>
    <w:p w:rsidR="002C2D4A" w:rsidRPr="00ED67DA" w:rsidRDefault="002C2D4A" w:rsidP="002C2D4A">
      <w:pPr>
        <w:spacing w:after="0"/>
      </w:pPr>
    </w:p>
    <w:p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A00DCB" w:rsidRDefault="00557B2E" w:rsidP="001C5C86">
            <w:pPr>
              <w:pStyle w:val="TAH"/>
            </w:pPr>
            <w:r w:rsidRPr="00A00DCB">
              <w:lastRenderedPageBreak/>
              <w:t>Supporting IM name</w:t>
            </w:r>
          </w:p>
        </w:tc>
      </w:tr>
      <w:tr w:rsidR="00557B2E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A00DCB" w:rsidRDefault="00E35704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E35704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Pr="00A00DCB" w:rsidRDefault="00204831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Verizon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Pr="00A00DCB" w:rsidRDefault="00204831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204831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T-Mobile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953C88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19328E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6E530B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China Telecom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84456B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Intel</w:t>
            </w:r>
          </w:p>
        </w:tc>
      </w:tr>
      <w:tr w:rsidR="00B10A58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0A58" w:rsidRDefault="00B10A58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B10A58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0A58" w:rsidRDefault="00B10A58" w:rsidP="0020483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HiSilicon</w:t>
            </w:r>
            <w:proofErr w:type="spellEnd"/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7CB9" w:rsidRDefault="00D87CB9">
      <w:r>
        <w:separator/>
      </w:r>
    </w:p>
  </w:endnote>
  <w:endnote w:type="continuationSeparator" w:id="0">
    <w:p w:rsidR="00D87CB9" w:rsidRDefault="00D8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7CB9" w:rsidRDefault="00D87CB9">
      <w:r>
        <w:separator/>
      </w:r>
    </w:p>
  </w:footnote>
  <w:footnote w:type="continuationSeparator" w:id="0">
    <w:p w:rsidR="00D87CB9" w:rsidRDefault="00D87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150A18"/>
    <w:multiLevelType w:val="hybridMultilevel"/>
    <w:tmpl w:val="E6FCCFA6"/>
    <w:lvl w:ilvl="0" w:tplc="B466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437B6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A322C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60E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A4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A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4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8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0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7B15E4"/>
    <w:multiLevelType w:val="hybridMultilevel"/>
    <w:tmpl w:val="00B6845E"/>
    <w:lvl w:ilvl="0" w:tplc="8C0C1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3C756A">
      <w:start w:val="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0A3D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E1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DA5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6C7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4A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909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F86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5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437"/>
    <w:rsid w:val="00006EF7"/>
    <w:rsid w:val="0001220A"/>
    <w:rsid w:val="000132D1"/>
    <w:rsid w:val="00017046"/>
    <w:rsid w:val="000175AB"/>
    <w:rsid w:val="000205C5"/>
    <w:rsid w:val="00025316"/>
    <w:rsid w:val="00025FAB"/>
    <w:rsid w:val="000262F2"/>
    <w:rsid w:val="00037C06"/>
    <w:rsid w:val="0004279E"/>
    <w:rsid w:val="00044DAE"/>
    <w:rsid w:val="00050412"/>
    <w:rsid w:val="00052BF8"/>
    <w:rsid w:val="00057116"/>
    <w:rsid w:val="00062E7C"/>
    <w:rsid w:val="00064CB2"/>
    <w:rsid w:val="00066954"/>
    <w:rsid w:val="00067741"/>
    <w:rsid w:val="00071155"/>
    <w:rsid w:val="00072A56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E55AD"/>
    <w:rsid w:val="000F46F8"/>
    <w:rsid w:val="001001BD"/>
    <w:rsid w:val="00102222"/>
    <w:rsid w:val="00112296"/>
    <w:rsid w:val="00116CAC"/>
    <w:rsid w:val="00120541"/>
    <w:rsid w:val="001211F3"/>
    <w:rsid w:val="001334E4"/>
    <w:rsid w:val="00136F78"/>
    <w:rsid w:val="00174617"/>
    <w:rsid w:val="001759A7"/>
    <w:rsid w:val="0019328E"/>
    <w:rsid w:val="0019450C"/>
    <w:rsid w:val="001A16C7"/>
    <w:rsid w:val="001A2203"/>
    <w:rsid w:val="001A4192"/>
    <w:rsid w:val="001B11AF"/>
    <w:rsid w:val="001C5C86"/>
    <w:rsid w:val="001C718D"/>
    <w:rsid w:val="001F28E2"/>
    <w:rsid w:val="001F3C29"/>
    <w:rsid w:val="001F7EB4"/>
    <w:rsid w:val="002000C2"/>
    <w:rsid w:val="00204831"/>
    <w:rsid w:val="00205F25"/>
    <w:rsid w:val="00206056"/>
    <w:rsid w:val="00211BCC"/>
    <w:rsid w:val="00221B1E"/>
    <w:rsid w:val="00224BEA"/>
    <w:rsid w:val="0023050E"/>
    <w:rsid w:val="00235EA7"/>
    <w:rsid w:val="00240DCD"/>
    <w:rsid w:val="0024786B"/>
    <w:rsid w:val="00251D80"/>
    <w:rsid w:val="002640E5"/>
    <w:rsid w:val="0026436F"/>
    <w:rsid w:val="0026606E"/>
    <w:rsid w:val="002713F9"/>
    <w:rsid w:val="0027594A"/>
    <w:rsid w:val="00276403"/>
    <w:rsid w:val="0028798B"/>
    <w:rsid w:val="002C2D4A"/>
    <w:rsid w:val="002C58DF"/>
    <w:rsid w:val="002D6469"/>
    <w:rsid w:val="002E5909"/>
    <w:rsid w:val="002E6A7D"/>
    <w:rsid w:val="002E7A9E"/>
    <w:rsid w:val="002F0BEB"/>
    <w:rsid w:val="002F3C41"/>
    <w:rsid w:val="0030045C"/>
    <w:rsid w:val="00316E36"/>
    <w:rsid w:val="003205AD"/>
    <w:rsid w:val="0033027D"/>
    <w:rsid w:val="00335FB2"/>
    <w:rsid w:val="00337D25"/>
    <w:rsid w:val="00344158"/>
    <w:rsid w:val="00350439"/>
    <w:rsid w:val="00371889"/>
    <w:rsid w:val="003761B9"/>
    <w:rsid w:val="0038516D"/>
    <w:rsid w:val="003869D7"/>
    <w:rsid w:val="003A1EB0"/>
    <w:rsid w:val="003A6B0A"/>
    <w:rsid w:val="003B3760"/>
    <w:rsid w:val="003C0F14"/>
    <w:rsid w:val="003C6DA6"/>
    <w:rsid w:val="003D62A9"/>
    <w:rsid w:val="003F268E"/>
    <w:rsid w:val="003F5F3C"/>
    <w:rsid w:val="003F6D48"/>
    <w:rsid w:val="003F7B3D"/>
    <w:rsid w:val="00405ABA"/>
    <w:rsid w:val="00411698"/>
    <w:rsid w:val="00412116"/>
    <w:rsid w:val="00414164"/>
    <w:rsid w:val="0041789B"/>
    <w:rsid w:val="00423949"/>
    <w:rsid w:val="004260A5"/>
    <w:rsid w:val="00432283"/>
    <w:rsid w:val="00432885"/>
    <w:rsid w:val="0043745F"/>
    <w:rsid w:val="0044029F"/>
    <w:rsid w:val="00444B8D"/>
    <w:rsid w:val="00473BAE"/>
    <w:rsid w:val="00481D39"/>
    <w:rsid w:val="0048267C"/>
    <w:rsid w:val="004876B9"/>
    <w:rsid w:val="00493A79"/>
    <w:rsid w:val="004A0621"/>
    <w:rsid w:val="004A40BE"/>
    <w:rsid w:val="004A6A60"/>
    <w:rsid w:val="004B56CF"/>
    <w:rsid w:val="004B7389"/>
    <w:rsid w:val="004C634D"/>
    <w:rsid w:val="004C77B5"/>
    <w:rsid w:val="004C7D4B"/>
    <w:rsid w:val="004D24B9"/>
    <w:rsid w:val="004E2CE2"/>
    <w:rsid w:val="004E5172"/>
    <w:rsid w:val="004E6F8A"/>
    <w:rsid w:val="00502CD2"/>
    <w:rsid w:val="00504E33"/>
    <w:rsid w:val="00512CB2"/>
    <w:rsid w:val="00543CCA"/>
    <w:rsid w:val="00552C2C"/>
    <w:rsid w:val="005555B7"/>
    <w:rsid w:val="005562A8"/>
    <w:rsid w:val="005573BB"/>
    <w:rsid w:val="00557B2E"/>
    <w:rsid w:val="00561267"/>
    <w:rsid w:val="00566E3F"/>
    <w:rsid w:val="00572F9A"/>
    <w:rsid w:val="00574059"/>
    <w:rsid w:val="00590087"/>
    <w:rsid w:val="005B6A65"/>
    <w:rsid w:val="005C4F58"/>
    <w:rsid w:val="005C5E8D"/>
    <w:rsid w:val="005C6EB2"/>
    <w:rsid w:val="005C78F2"/>
    <w:rsid w:val="005D057C"/>
    <w:rsid w:val="005D3FEC"/>
    <w:rsid w:val="005D44BE"/>
    <w:rsid w:val="006079B4"/>
    <w:rsid w:val="00611EC4"/>
    <w:rsid w:val="00612542"/>
    <w:rsid w:val="006146D2"/>
    <w:rsid w:val="00620B3F"/>
    <w:rsid w:val="006239E7"/>
    <w:rsid w:val="006254C4"/>
    <w:rsid w:val="006355C0"/>
    <w:rsid w:val="006418C6"/>
    <w:rsid w:val="00641ED8"/>
    <w:rsid w:val="006512B1"/>
    <w:rsid w:val="00654893"/>
    <w:rsid w:val="006628DB"/>
    <w:rsid w:val="00671BBB"/>
    <w:rsid w:val="006804B0"/>
    <w:rsid w:val="00681B35"/>
    <w:rsid w:val="00682237"/>
    <w:rsid w:val="0068383D"/>
    <w:rsid w:val="006A0EF8"/>
    <w:rsid w:val="006A45BA"/>
    <w:rsid w:val="006B4280"/>
    <w:rsid w:val="006B4B1C"/>
    <w:rsid w:val="006C4991"/>
    <w:rsid w:val="006E0F19"/>
    <w:rsid w:val="006E1FDA"/>
    <w:rsid w:val="006E2309"/>
    <w:rsid w:val="006E530B"/>
    <w:rsid w:val="006E5E87"/>
    <w:rsid w:val="006F14E2"/>
    <w:rsid w:val="006F3F5F"/>
    <w:rsid w:val="00703FD4"/>
    <w:rsid w:val="00707203"/>
    <w:rsid w:val="00707673"/>
    <w:rsid w:val="007162BE"/>
    <w:rsid w:val="00722267"/>
    <w:rsid w:val="00732F13"/>
    <w:rsid w:val="00737793"/>
    <w:rsid w:val="007401D5"/>
    <w:rsid w:val="0075252A"/>
    <w:rsid w:val="00764B84"/>
    <w:rsid w:val="00765028"/>
    <w:rsid w:val="00771610"/>
    <w:rsid w:val="00777DC1"/>
    <w:rsid w:val="0078034D"/>
    <w:rsid w:val="007852A1"/>
    <w:rsid w:val="00790BCC"/>
    <w:rsid w:val="00790FA1"/>
    <w:rsid w:val="00795CEE"/>
    <w:rsid w:val="007974F5"/>
    <w:rsid w:val="007A5AA5"/>
    <w:rsid w:val="007A683C"/>
    <w:rsid w:val="007B0F49"/>
    <w:rsid w:val="007B4559"/>
    <w:rsid w:val="007C34A8"/>
    <w:rsid w:val="007C7E14"/>
    <w:rsid w:val="007D03D2"/>
    <w:rsid w:val="007D1AB2"/>
    <w:rsid w:val="007D2AD7"/>
    <w:rsid w:val="007F522E"/>
    <w:rsid w:val="007F7421"/>
    <w:rsid w:val="00801B28"/>
    <w:rsid w:val="00801F7F"/>
    <w:rsid w:val="00802B12"/>
    <w:rsid w:val="00804877"/>
    <w:rsid w:val="0081523A"/>
    <w:rsid w:val="00820FA4"/>
    <w:rsid w:val="00821B74"/>
    <w:rsid w:val="00834A60"/>
    <w:rsid w:val="0084456B"/>
    <w:rsid w:val="00845131"/>
    <w:rsid w:val="00855DEF"/>
    <w:rsid w:val="00863E89"/>
    <w:rsid w:val="00872B3B"/>
    <w:rsid w:val="0088222A"/>
    <w:rsid w:val="008901F6"/>
    <w:rsid w:val="008933F2"/>
    <w:rsid w:val="00896C03"/>
    <w:rsid w:val="008A495D"/>
    <w:rsid w:val="008A76FD"/>
    <w:rsid w:val="008B2D09"/>
    <w:rsid w:val="008B519F"/>
    <w:rsid w:val="008C2149"/>
    <w:rsid w:val="008C537F"/>
    <w:rsid w:val="008D23B4"/>
    <w:rsid w:val="008D658B"/>
    <w:rsid w:val="008E0AC3"/>
    <w:rsid w:val="008E26E1"/>
    <w:rsid w:val="009437A2"/>
    <w:rsid w:val="009440C1"/>
    <w:rsid w:val="00944B28"/>
    <w:rsid w:val="00953C8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BC4"/>
    <w:rsid w:val="009A44AB"/>
    <w:rsid w:val="009B1936"/>
    <w:rsid w:val="009B3ED8"/>
    <w:rsid w:val="009B493F"/>
    <w:rsid w:val="009C2977"/>
    <w:rsid w:val="009C2DCC"/>
    <w:rsid w:val="009D68B5"/>
    <w:rsid w:val="009E6C21"/>
    <w:rsid w:val="009F7959"/>
    <w:rsid w:val="00A00703"/>
    <w:rsid w:val="00A00DCB"/>
    <w:rsid w:val="00A01CFF"/>
    <w:rsid w:val="00A03094"/>
    <w:rsid w:val="00A10539"/>
    <w:rsid w:val="00A152CD"/>
    <w:rsid w:val="00A15763"/>
    <w:rsid w:val="00A226C6"/>
    <w:rsid w:val="00A27912"/>
    <w:rsid w:val="00A338A3"/>
    <w:rsid w:val="00A35110"/>
    <w:rsid w:val="00A36378"/>
    <w:rsid w:val="00A40015"/>
    <w:rsid w:val="00A42EC1"/>
    <w:rsid w:val="00A47445"/>
    <w:rsid w:val="00A53485"/>
    <w:rsid w:val="00A55F94"/>
    <w:rsid w:val="00A6656B"/>
    <w:rsid w:val="00A66BD6"/>
    <w:rsid w:val="00A70E1E"/>
    <w:rsid w:val="00A73257"/>
    <w:rsid w:val="00A777AF"/>
    <w:rsid w:val="00A9081F"/>
    <w:rsid w:val="00A9188C"/>
    <w:rsid w:val="00A97A52"/>
    <w:rsid w:val="00AA0D6A"/>
    <w:rsid w:val="00AA0D93"/>
    <w:rsid w:val="00AB58BF"/>
    <w:rsid w:val="00AD77C4"/>
    <w:rsid w:val="00AE0D41"/>
    <w:rsid w:val="00AE224B"/>
    <w:rsid w:val="00AE25BF"/>
    <w:rsid w:val="00AF0C13"/>
    <w:rsid w:val="00B03AF5"/>
    <w:rsid w:val="00B03C01"/>
    <w:rsid w:val="00B078D6"/>
    <w:rsid w:val="00B10A58"/>
    <w:rsid w:val="00B1248D"/>
    <w:rsid w:val="00B1422B"/>
    <w:rsid w:val="00B14709"/>
    <w:rsid w:val="00B17ADC"/>
    <w:rsid w:val="00B2743D"/>
    <w:rsid w:val="00B3015C"/>
    <w:rsid w:val="00B344D8"/>
    <w:rsid w:val="00B429C9"/>
    <w:rsid w:val="00B65CF5"/>
    <w:rsid w:val="00B67757"/>
    <w:rsid w:val="00B73B4C"/>
    <w:rsid w:val="00B73F75"/>
    <w:rsid w:val="00B8226B"/>
    <w:rsid w:val="00B85C29"/>
    <w:rsid w:val="00B90B75"/>
    <w:rsid w:val="00B9591C"/>
    <w:rsid w:val="00BA3A53"/>
    <w:rsid w:val="00BA4095"/>
    <w:rsid w:val="00BA5B43"/>
    <w:rsid w:val="00BB2342"/>
    <w:rsid w:val="00BB4E77"/>
    <w:rsid w:val="00BC642A"/>
    <w:rsid w:val="00BF5C6A"/>
    <w:rsid w:val="00BF7C9D"/>
    <w:rsid w:val="00C01E8C"/>
    <w:rsid w:val="00C03223"/>
    <w:rsid w:val="00C03E01"/>
    <w:rsid w:val="00C23742"/>
    <w:rsid w:val="00C27CA9"/>
    <w:rsid w:val="00C317E7"/>
    <w:rsid w:val="00C335BE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3779"/>
    <w:rsid w:val="00C70A50"/>
    <w:rsid w:val="00C715CA"/>
    <w:rsid w:val="00C72C58"/>
    <w:rsid w:val="00C7495D"/>
    <w:rsid w:val="00C77CE9"/>
    <w:rsid w:val="00C821C5"/>
    <w:rsid w:val="00CA0968"/>
    <w:rsid w:val="00CA168E"/>
    <w:rsid w:val="00CB32BB"/>
    <w:rsid w:val="00CB4236"/>
    <w:rsid w:val="00CC72A4"/>
    <w:rsid w:val="00CD2E7C"/>
    <w:rsid w:val="00CD3153"/>
    <w:rsid w:val="00CD5311"/>
    <w:rsid w:val="00CE7E67"/>
    <w:rsid w:val="00CF6810"/>
    <w:rsid w:val="00CF7083"/>
    <w:rsid w:val="00D2497B"/>
    <w:rsid w:val="00D31CC8"/>
    <w:rsid w:val="00D32678"/>
    <w:rsid w:val="00D35689"/>
    <w:rsid w:val="00D37200"/>
    <w:rsid w:val="00D438A3"/>
    <w:rsid w:val="00D521C1"/>
    <w:rsid w:val="00D71F40"/>
    <w:rsid w:val="00D77416"/>
    <w:rsid w:val="00D80FC6"/>
    <w:rsid w:val="00D87CB9"/>
    <w:rsid w:val="00DA74F3"/>
    <w:rsid w:val="00DB539D"/>
    <w:rsid w:val="00DB69F3"/>
    <w:rsid w:val="00DC4907"/>
    <w:rsid w:val="00DC78E6"/>
    <w:rsid w:val="00DD017C"/>
    <w:rsid w:val="00DD397A"/>
    <w:rsid w:val="00DD58B7"/>
    <w:rsid w:val="00DD6699"/>
    <w:rsid w:val="00E007C5"/>
    <w:rsid w:val="00E00DBF"/>
    <w:rsid w:val="00E0213F"/>
    <w:rsid w:val="00E033E0"/>
    <w:rsid w:val="00E038BF"/>
    <w:rsid w:val="00E1026B"/>
    <w:rsid w:val="00E13CB2"/>
    <w:rsid w:val="00E16876"/>
    <w:rsid w:val="00E170B3"/>
    <w:rsid w:val="00E20453"/>
    <w:rsid w:val="00E20C37"/>
    <w:rsid w:val="00E3020C"/>
    <w:rsid w:val="00E33F39"/>
    <w:rsid w:val="00E35704"/>
    <w:rsid w:val="00E52C57"/>
    <w:rsid w:val="00E57E7D"/>
    <w:rsid w:val="00E63519"/>
    <w:rsid w:val="00E84CD8"/>
    <w:rsid w:val="00E90B85"/>
    <w:rsid w:val="00E91679"/>
    <w:rsid w:val="00E92452"/>
    <w:rsid w:val="00E94CC1"/>
    <w:rsid w:val="00EC3039"/>
    <w:rsid w:val="00ED67DA"/>
    <w:rsid w:val="00ED7A5B"/>
    <w:rsid w:val="00EE7F8B"/>
    <w:rsid w:val="00EF1918"/>
    <w:rsid w:val="00EF6535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529FD"/>
    <w:rsid w:val="00F62688"/>
    <w:rsid w:val="00F70F1C"/>
    <w:rsid w:val="00F74320"/>
    <w:rsid w:val="00F83D11"/>
    <w:rsid w:val="00F921F1"/>
    <w:rsid w:val="00FA53EA"/>
    <w:rsid w:val="00FB127E"/>
    <w:rsid w:val="00FC0804"/>
    <w:rsid w:val="00FC3B6D"/>
    <w:rsid w:val="00FD3A4E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C822921"/>
  <w15:docId w15:val="{7378EB96-B417-4EAB-9A1F-F1190447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0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4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0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1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8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5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6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99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3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0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52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7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0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2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C7855B-C67A-4B91-A15F-878E0F275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1170</Words>
  <Characters>6118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7274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Nokia</cp:lastModifiedBy>
  <cp:revision>2</cp:revision>
  <cp:lastPrinted>2000-02-29T17:31:00Z</cp:lastPrinted>
  <dcterms:created xsi:type="dcterms:W3CDTF">2019-03-21T07:54:00Z</dcterms:created>
  <dcterms:modified xsi:type="dcterms:W3CDTF">2019-03-21T07:54:00Z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